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FE4B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3F2769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3F2769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FE4B5F" w:rsidRPr="00FE4B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FE4B5F" w:rsidRPr="00FE4B5F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FE4B5F" w:rsidRPr="00FE4B5F">
          <w:rPr>
            <w:rStyle w:val="aa"/>
          </w:rPr>
          <w:t xml:space="preserve"> Поликлиника - Рентгенологическое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FE4B5F" w:rsidRPr="00FE4B5F">
          <w:rPr>
            <w:u w:val="single"/>
          </w:rPr>
          <w:t xml:space="preserve"> 07143/040-2А </w:t>
        </w:r>
        <w:r w:rsidR="00FE4B5F">
          <w:t xml:space="preserve">(07143/040)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FE4B5F" w:rsidRPr="00FE4B5F">
          <w:rPr>
            <w:rStyle w:val="aa"/>
          </w:rPr>
          <w:t xml:space="preserve"> Рентгенолаборант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FE4B5F" w:rsidRPr="00FE4B5F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FE4B5F" w:rsidRPr="00FE4B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Pr="006E3E71" w:rsidRDefault="00C97ED7" w:rsidP="00C97ED7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± 3 %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± 1.8 с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± 0,20мм; ± 0,30 см; ± 0,40 дм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97ED7" w:rsidRPr="00C97ED7" w:rsidRDefault="0079756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97ED7" w:rsidRPr="00C97ED7">
        <w:t>- Паспорт динамометра станового ДС-200. 000.00 ПС;</w:t>
      </w:r>
    </w:p>
    <w:p w:rsidR="00C97ED7" w:rsidRPr="00C97ED7" w:rsidRDefault="00C97ED7" w:rsidP="00AD14A4">
      <w:r w:rsidRPr="00C97ED7">
        <w:t>- Паспорт секундомера механического СОСпр-2б-2-000;</w:t>
      </w:r>
    </w:p>
    <w:p w:rsidR="00C97ED7" w:rsidRPr="00C97ED7" w:rsidRDefault="00C97ED7" w:rsidP="00AD14A4">
      <w:r w:rsidRPr="00C97ED7">
        <w:t>- Паспорт рулетки Р50УЗК;</w:t>
      </w:r>
    </w:p>
    <w:p w:rsidR="00C97ED7" w:rsidRPr="00C97ED7" w:rsidRDefault="00C97ED7" w:rsidP="00AD14A4">
      <w:r w:rsidRPr="00C97ED7">
        <w:t>- Руководство по эксплуатации весов электронных подвесных ВНТ;</w:t>
      </w:r>
    </w:p>
    <w:p w:rsidR="00576095" w:rsidRPr="006E3E71" w:rsidRDefault="00C97ED7" w:rsidP="00AD14A4">
      <w:r w:rsidRPr="00C97E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9756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79756C" w:rsidP="005859B9">
      <w:fldSimple w:instr=" DOCVARIABLE operac \* MERGEFORMAT ">
        <w:r w:rsidR="00FE4B5F" w:rsidRPr="00FE4B5F">
          <w:t xml:space="preserve"> Проведение рентгенодиагностических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72D4F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72D4F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97ED7" w:rsidRPr="00C97ED7">
          <w:rPr>
            <w:bCs/>
          </w:rPr>
          <w:t>-</w:t>
        </w:r>
        <w:r w:rsidR="00C97ED7" w:rsidRPr="00C97E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97E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97ED7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Митяева Ольга Александровна</w:t>
            </w:r>
          </w:p>
        </w:tc>
      </w:tr>
      <w:tr w:rsidR="00AA46ED" w:rsidRPr="00C97ED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97ED7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Лукичев Дмитрий Олегович</w:t>
            </w:r>
          </w:p>
        </w:tc>
      </w:tr>
      <w:tr w:rsidR="00AA76D8" w:rsidRPr="00C97ED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D7" w:rsidRDefault="00C97ED7" w:rsidP="0076042D">
      <w:pPr>
        <w:pStyle w:val="a9"/>
      </w:pPr>
      <w:r>
        <w:separator/>
      </w:r>
    </w:p>
  </w:endnote>
  <w:endnote w:type="continuationSeparator" w:id="0">
    <w:p w:rsidR="00C97ED7" w:rsidRDefault="00C97E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E4B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79756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79756C" w:rsidRPr="00310C71">
            <w:rPr>
              <w:rStyle w:val="ad"/>
              <w:sz w:val="20"/>
              <w:szCs w:val="20"/>
            </w:rPr>
            <w:fldChar w:fldCharType="separate"/>
          </w:r>
          <w:r w:rsidR="00FE4B5F">
            <w:rPr>
              <w:rStyle w:val="ad"/>
              <w:noProof/>
              <w:sz w:val="20"/>
              <w:szCs w:val="20"/>
            </w:rPr>
            <w:t>1</w:t>
          </w:r>
          <w:r w:rsidR="0079756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4B5F" w:rsidRPr="00FE4B5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D7" w:rsidRDefault="00C97ED7" w:rsidP="0076042D">
      <w:pPr>
        <w:pStyle w:val="a9"/>
      </w:pPr>
      <w:r>
        <w:separator/>
      </w:r>
    </w:p>
  </w:footnote>
  <w:footnote w:type="continuationSeparator" w:id="0">
    <w:p w:rsidR="00C97ED7" w:rsidRDefault="00C97E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 1 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C8F817218CD442338212DE4E5369A7D6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2А (07143/040)- ТЖ "/>
    <w:docVar w:name="num_form" w:val="2"/>
    <w:docVar w:name="oborud" w:val=" Рентгенодиагностический аппарат Ренекс, проявочный аппарат Kodak Medical X-ray Processor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ленка для рентгеновских снимков, щелочи "/>
    <w:docVar w:name="version" w:val="51"/>
  </w:docVars>
  <w:rsids>
    <w:rsidRoot w:val="00D709AD"/>
    <w:rsid w:val="00025683"/>
    <w:rsid w:val="000336A9"/>
    <w:rsid w:val="00046815"/>
    <w:rsid w:val="0005566C"/>
    <w:rsid w:val="000D1F5B"/>
    <w:rsid w:val="000E6B88"/>
    <w:rsid w:val="00110025"/>
    <w:rsid w:val="0012483B"/>
    <w:rsid w:val="001429B1"/>
    <w:rsid w:val="001607C8"/>
    <w:rsid w:val="00186F33"/>
    <w:rsid w:val="00190931"/>
    <w:rsid w:val="001F4D8D"/>
    <w:rsid w:val="00234932"/>
    <w:rsid w:val="002A1163"/>
    <w:rsid w:val="002B57DD"/>
    <w:rsid w:val="002E55C6"/>
    <w:rsid w:val="002F3A67"/>
    <w:rsid w:val="00305B2F"/>
    <w:rsid w:val="00310C71"/>
    <w:rsid w:val="00367816"/>
    <w:rsid w:val="003876C3"/>
    <w:rsid w:val="003C24DB"/>
    <w:rsid w:val="003F2769"/>
    <w:rsid w:val="0040104A"/>
    <w:rsid w:val="00402CAC"/>
    <w:rsid w:val="004404D7"/>
    <w:rsid w:val="00444410"/>
    <w:rsid w:val="004A47AD"/>
    <w:rsid w:val="004C4DB2"/>
    <w:rsid w:val="004D1330"/>
    <w:rsid w:val="004D2EF1"/>
    <w:rsid w:val="004D489E"/>
    <w:rsid w:val="00563E94"/>
    <w:rsid w:val="00572D4F"/>
    <w:rsid w:val="00576095"/>
    <w:rsid w:val="00580823"/>
    <w:rsid w:val="005859B9"/>
    <w:rsid w:val="005A3A36"/>
    <w:rsid w:val="005B466C"/>
    <w:rsid w:val="005B7FE8"/>
    <w:rsid w:val="005C0A9A"/>
    <w:rsid w:val="00674E86"/>
    <w:rsid w:val="0069682B"/>
    <w:rsid w:val="006C28B3"/>
    <w:rsid w:val="006D0684"/>
    <w:rsid w:val="006E3E71"/>
    <w:rsid w:val="007049EB"/>
    <w:rsid w:val="00710271"/>
    <w:rsid w:val="00717C9F"/>
    <w:rsid w:val="00745D40"/>
    <w:rsid w:val="0076042D"/>
    <w:rsid w:val="00780DB9"/>
    <w:rsid w:val="0079756C"/>
    <w:rsid w:val="007A4C5E"/>
    <w:rsid w:val="007B7F50"/>
    <w:rsid w:val="007D1852"/>
    <w:rsid w:val="007D2CEA"/>
    <w:rsid w:val="007E12AC"/>
    <w:rsid w:val="007E1CC5"/>
    <w:rsid w:val="007F2C47"/>
    <w:rsid w:val="00883461"/>
    <w:rsid w:val="008A3C51"/>
    <w:rsid w:val="008D5F6D"/>
    <w:rsid w:val="008E68DE"/>
    <w:rsid w:val="0090588D"/>
    <w:rsid w:val="0092778A"/>
    <w:rsid w:val="00967790"/>
    <w:rsid w:val="009B6C23"/>
    <w:rsid w:val="00A12349"/>
    <w:rsid w:val="00A63A8D"/>
    <w:rsid w:val="00A73D8D"/>
    <w:rsid w:val="00A91908"/>
    <w:rsid w:val="00A94174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97ED7"/>
    <w:rsid w:val="00CE3307"/>
    <w:rsid w:val="00D61AED"/>
    <w:rsid w:val="00D709AD"/>
    <w:rsid w:val="00D76DF8"/>
    <w:rsid w:val="00D840B3"/>
    <w:rsid w:val="00DB5302"/>
    <w:rsid w:val="00DD6B1F"/>
    <w:rsid w:val="00E124F4"/>
    <w:rsid w:val="00E3162F"/>
    <w:rsid w:val="00E36337"/>
    <w:rsid w:val="00EB72AD"/>
    <w:rsid w:val="00EC37A1"/>
    <w:rsid w:val="00EF3DC4"/>
    <w:rsid w:val="00F74CCB"/>
    <w:rsid w:val="00F76072"/>
    <w:rsid w:val="00FB001B"/>
    <w:rsid w:val="00FB4DF5"/>
    <w:rsid w:val="00FD2BA8"/>
    <w:rsid w:val="00FE4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2016-10-18T09:23:00Z</dcterms:modified>
</cp:coreProperties>
</file>